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41" w:rsidRDefault="00E50B45">
      <w:r>
        <w:rPr>
          <w:rFonts w:ascii="標楷體" w:eastAsia="標楷體" w:hAnsi="標楷體"/>
          <w:noProof/>
          <w:spacing w:val="-14"/>
        </w:rPr>
        <mc:AlternateContent>
          <mc:Choice Requires="wps">
            <w:drawing>
              <wp:anchor distT="0" distB="0" distL="114935" distR="114935" simplePos="0" relativeHeight="251678208" behindDoc="0" locked="0" layoutInCell="1" allowOverlap="1" wp14:anchorId="4849B058" wp14:editId="4DFF0605">
                <wp:simplePos x="0" y="0"/>
                <wp:positionH relativeFrom="margin">
                  <wp:posOffset>-243840</wp:posOffset>
                </wp:positionH>
                <wp:positionV relativeFrom="paragraph">
                  <wp:posOffset>-514350</wp:posOffset>
                </wp:positionV>
                <wp:extent cx="913765" cy="353695"/>
                <wp:effectExtent l="0" t="0" r="635" b="8255"/>
                <wp:wrapNone/>
                <wp:docPr id="11" name="文字方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0B45" w:rsidRDefault="00E50B45" w:rsidP="00E50B45">
                            <w:r>
                              <w:rPr>
                                <w:rFonts w:ascii="標楷體" w:eastAsia="標楷體" w:hAnsi="標楷體" w:cs="標楷體"/>
                              </w:rPr>
                              <w:t>附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件1</w:t>
                            </w:r>
                            <w:r w:rsidR="00945573">
                              <w:rPr>
                                <w:rFonts w:ascii="標楷體" w:eastAsia="標楷體" w:hAnsi="標楷體" w:cs="標楷體" w:hint="eastAsia"/>
                              </w:rPr>
                              <w:t>2</w:t>
                            </w:r>
                          </w:p>
                          <w:p w:rsidR="00E50B45" w:rsidRDefault="00E50B45" w:rsidP="00E50B45">
                            <w:pPr>
                              <w:rPr>
                                <w:rFonts w:ascii="標楷體" w:eastAsia="標楷體" w:hAnsi="標楷體" w:cs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1" o:spid="_x0000_s1026" type="#_x0000_t202" style="position:absolute;margin-left:-19.2pt;margin-top:-40.5pt;width:71.95pt;height:27.85pt;z-index:2516782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" stroked="f">
                <v:textbox inset="0,0,0,0">
                  <w:txbxContent>
                    <w:p w:rsidR="00E50B45" w:rsidRDefault="00E50B45" w:rsidP="00E50B45">
                      <w:r>
                        <w:rPr>
                          <w:rFonts w:ascii="標楷體" w:eastAsia="標楷體" w:hAnsi="標楷體" w:cs="標楷體"/>
                        </w:rPr>
                        <w:t>附</w:t>
                      </w:r>
                      <w:r>
                        <w:rPr>
                          <w:rFonts w:ascii="標楷體" w:eastAsia="標楷體" w:hAnsi="標楷體" w:cs="標楷體" w:hint="eastAsia"/>
                        </w:rPr>
                        <w:t>件1</w:t>
                      </w:r>
                      <w:r w:rsidR="00945573">
                        <w:rPr>
                          <w:rFonts w:ascii="標楷體" w:eastAsia="標楷體" w:hAnsi="標楷體" w:cs="標楷體" w:hint="eastAsia"/>
                        </w:rPr>
                        <w:t>2</w:t>
                      </w:r>
                    </w:p>
                    <w:p w:rsidR="00E50B45" w:rsidRDefault="00E50B45" w:rsidP="00E50B45">
                      <w:pPr>
                        <w:rPr>
                          <w:rFonts w:ascii="標楷體" w:eastAsia="標楷體" w:hAnsi="標楷體" w:cs="標楷體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23"/>
        <w:gridCol w:w="2349"/>
        <w:gridCol w:w="992"/>
        <w:gridCol w:w="5655"/>
      </w:tblGrid>
      <w:tr w:rsidR="007A7F41" w:rsidTr="00C6715D">
        <w:trPr>
          <w:trHeight w:hRule="exact" w:val="567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15D" w:rsidRPr="00C6715D" w:rsidRDefault="00C6715D" w:rsidP="00C6715D">
            <w:pPr>
              <w:ind w:left="340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C6715D">
              <w:rPr>
                <w:rFonts w:ascii="標楷體" w:eastAsia="標楷體" w:hAnsi="標楷體" w:hint="eastAsia"/>
                <w:b/>
                <w:sz w:val="28"/>
              </w:rPr>
              <w:t>A訓練課程</w:t>
            </w:r>
          </w:p>
          <w:p w:rsidR="007A7F41" w:rsidRPr="00C6715D" w:rsidRDefault="0033474F" w:rsidP="00C6715D">
            <w:pPr>
              <w:ind w:left="340"/>
              <w:jc w:val="both"/>
              <w:rPr>
                <w:rFonts w:ascii="標楷體" w:eastAsia="標楷體" w:hAnsi="標楷體"/>
                <w:color w:val="FF0000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每節教官授課情形近照</w:t>
            </w:r>
            <w:r w:rsidR="000C5A2F" w:rsidRPr="00C6715D">
              <w:rPr>
                <w:rFonts w:ascii="標楷體" w:eastAsia="標楷體" w:hAnsi="標楷體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1" layoutInCell="1" allowOverlap="1" wp14:anchorId="35D0E9A3" wp14:editId="2A9FD6ED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1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7F41" w:rsidRDefault="007A7F41" w:rsidP="007A7F41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-393.45pt;margin-top:-28.4pt;width:27pt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" filled="f" stroked="f">
                      <v:textbox style="layout-flow:vertical-ideographic" inset="0,0,0,0">
                        <w:txbxContent>
                          <w:p w:rsidR="007A7F41" w:rsidRDefault="007A7F41" w:rsidP="007A7F41">
                            <w:pPr>
                              <w:snapToGrid w:val="0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│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7A7F41" w:rsidRDefault="007A7F41" w:rsidP="00C6715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0C5A2F" w:rsidTr="000C5A2F">
        <w:trPr>
          <w:trHeight w:val="606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2F" w:rsidRPr="003948D9" w:rsidRDefault="000C5A2F" w:rsidP="000C5A2F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A2F" w:rsidRPr="003948D9" w:rsidRDefault="000C5A2F" w:rsidP="00560BD7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C5A2F" w:rsidRPr="003948D9" w:rsidRDefault="000C5A2F" w:rsidP="00560BD7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C5A2F" w:rsidRPr="003948D9" w:rsidRDefault="007C0241" w:rsidP="007C0241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>
              <w:rPr>
                <w:rFonts w:eastAsia="標楷體" w:hint="eastAsia"/>
                <w:w w:val="88"/>
                <w:sz w:val="28"/>
                <w:szCs w:val="28"/>
              </w:rPr>
              <w:t>市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>
              <w:rPr>
                <w:rFonts w:eastAsia="標楷體" w:hint="eastAsia"/>
                <w:w w:val="88"/>
                <w:sz w:val="28"/>
                <w:szCs w:val="28"/>
              </w:rPr>
              <w:t>路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>
              <w:rPr>
                <w:rFonts w:eastAsia="標楷體" w:hint="eastAsia"/>
                <w:w w:val="88"/>
                <w:sz w:val="28"/>
                <w:szCs w:val="28"/>
              </w:rPr>
              <w:t>號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>
              <w:rPr>
                <w:rFonts w:eastAsia="標楷體" w:hint="eastAsia"/>
                <w:w w:val="88"/>
                <w:sz w:val="28"/>
                <w:szCs w:val="28"/>
              </w:rPr>
              <w:t>公司</w:t>
            </w:r>
            <w:r w:rsidR="00EE76CE">
              <w:rPr>
                <w:rFonts w:eastAsia="標楷體" w:hint="eastAsia"/>
                <w:w w:val="88"/>
                <w:sz w:val="28"/>
                <w:szCs w:val="28"/>
              </w:rPr>
              <w:t>三樓會議室</w:t>
            </w:r>
          </w:p>
        </w:tc>
      </w:tr>
      <w:tr w:rsidR="007A7F41" w:rsidTr="000C5A2F">
        <w:trPr>
          <w:trHeight w:val="758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7F41" w:rsidRPr="003948D9" w:rsidRDefault="007A7F41" w:rsidP="00560BD7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8996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7F41" w:rsidRPr="003948D9" w:rsidRDefault="00201040" w:rsidP="00560BD7">
            <w:pPr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填寫範例：機關自衛與滅火演練由新竹市消防局小隊長王</w:t>
            </w:r>
            <w:r w:rsidRPr="00201040">
              <w:rPr>
                <w:rFonts w:ascii="標楷體" w:eastAsia="標楷體" w:hAnsi="標楷體"/>
                <w:b/>
                <w:sz w:val="28"/>
              </w:rPr>
              <w:t>○○</w:t>
            </w:r>
            <w:r w:rsidRPr="00201040">
              <w:rPr>
                <w:rFonts w:ascii="標楷體" w:eastAsia="標楷體" w:hAnsi="標楷體" w:hint="eastAsia"/>
                <w:sz w:val="28"/>
              </w:rPr>
              <w:t>授課</w:t>
            </w:r>
          </w:p>
        </w:tc>
      </w:tr>
      <w:tr w:rsidR="007A7F41" w:rsidTr="00560BD7">
        <w:trPr>
          <w:trHeight w:hRule="exact" w:val="567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15D" w:rsidRPr="00C6715D" w:rsidRDefault="00C6715D" w:rsidP="00C6715D">
            <w:pPr>
              <w:ind w:left="340"/>
              <w:rPr>
                <w:rFonts w:ascii="標楷體" w:eastAsia="標楷體" w:hAnsi="標楷體"/>
                <w:b/>
                <w:sz w:val="28"/>
              </w:rPr>
            </w:pPr>
            <w:r w:rsidRPr="00C6715D">
              <w:rPr>
                <w:rFonts w:ascii="標楷體" w:eastAsia="標楷體" w:hAnsi="標楷體" w:hint="eastAsia"/>
                <w:b/>
                <w:sz w:val="28"/>
              </w:rPr>
              <w:t>A訓練課程</w:t>
            </w:r>
          </w:p>
          <w:p w:rsidR="00C6715D" w:rsidRPr="00C6715D" w:rsidRDefault="00C6715D" w:rsidP="00C6715D">
            <w:pPr>
              <w:ind w:left="340"/>
              <w:rPr>
                <w:rFonts w:ascii="標楷體" w:eastAsia="標楷體" w:hAnsi="標楷體"/>
                <w:color w:val="FF0000"/>
                <w:sz w:val="28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全體學員上課全景</w:t>
            </w:r>
            <w:r w:rsidR="004740C3">
              <w:rPr>
                <w:rFonts w:ascii="標楷體" w:eastAsia="標楷體" w:hAnsi="標楷體" w:hint="eastAsia"/>
                <w:color w:val="FF0000"/>
                <w:sz w:val="28"/>
              </w:rPr>
              <w:t>照片</w:t>
            </w: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(所有參訓學員務必入鏡)</w:t>
            </w:r>
          </w:p>
          <w:p w:rsidR="00C6715D" w:rsidRDefault="00C6715D" w:rsidP="00C6715D">
            <w:pPr>
              <w:jc w:val="both"/>
              <w:rPr>
                <w:rFonts w:ascii="標楷體" w:eastAsia="標楷體" w:hAnsi="標楷體"/>
                <w:sz w:val="28"/>
              </w:rPr>
            </w:pPr>
          </w:p>
          <w:p w:rsidR="007A7F41" w:rsidRPr="00C6715D" w:rsidRDefault="00C6715D" w:rsidP="000C5A2F">
            <w:pPr>
              <w:ind w:left="340"/>
              <w:jc w:val="both"/>
              <w:rPr>
                <w:rFonts w:ascii="標楷體" w:eastAsia="標楷體" w:hAnsi="標楷體"/>
                <w:sz w:val="28"/>
              </w:rPr>
            </w:pPr>
            <w:r w:rsidRPr="00C6715D">
              <w:rPr>
                <w:rFonts w:ascii="標楷體" w:eastAsia="標楷體" w:hAnsi="標楷體" w:hint="eastAsia"/>
                <w:sz w:val="28"/>
              </w:rPr>
              <w:t>注意事項</w:t>
            </w:r>
            <w:r>
              <w:rPr>
                <w:rFonts w:ascii="標楷體" w:eastAsia="標楷體" w:hAnsi="標楷體" w:hint="eastAsia"/>
                <w:sz w:val="28"/>
              </w:rPr>
              <w:t>：</w:t>
            </w:r>
          </w:p>
          <w:p w:rsidR="00C6715D" w:rsidRDefault="00C6715D" w:rsidP="006E1087">
            <w:pPr>
              <w:ind w:left="34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照片中人數不可與簽到人數差距過大</w:t>
            </w:r>
          </w:p>
          <w:p w:rsidR="006E1087" w:rsidRDefault="00C6715D" w:rsidP="006E1087">
            <w:pPr>
              <w:ind w:left="3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>國中小學之學童非防護團編組成員，不得參加訓練，照片中切勿出現學童</w:t>
            </w:r>
            <w:r w:rsidR="006E108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1" layoutInCell="1" allowOverlap="1" wp14:anchorId="1AD18E15" wp14:editId="7444832F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087" w:rsidRDefault="006E1087" w:rsidP="006E1087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393.45pt;margin-top:-28.4pt;width:27pt;height:9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" filled="f" stroked="f">
                      <v:textbox style="layout-flow:vertical-ideographic" inset="0,0,0,0">
                        <w:txbxContent>
                          <w:p w:rsidR="006E1087" w:rsidRDefault="006E1087" w:rsidP="006E1087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│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7A7F41" w:rsidRDefault="007A7F41" w:rsidP="002147BF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0C5A2F" w:rsidTr="000C5A2F">
        <w:trPr>
          <w:trHeight w:val="557"/>
        </w:trPr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C5A2F" w:rsidRPr="003948D9" w:rsidRDefault="000C5A2F" w:rsidP="00350CF3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</w:tcBorders>
            <w:vAlign w:val="center"/>
          </w:tcPr>
          <w:p w:rsidR="000C5A2F" w:rsidRPr="003948D9" w:rsidRDefault="000C5A2F" w:rsidP="00350CF3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vAlign w:val="center"/>
          </w:tcPr>
          <w:p w:rsidR="000C5A2F" w:rsidRPr="003948D9" w:rsidRDefault="000C5A2F" w:rsidP="00350CF3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right w:val="single" w:sz="12" w:space="0" w:color="auto"/>
            </w:tcBorders>
            <w:vAlign w:val="center"/>
          </w:tcPr>
          <w:p w:rsidR="000C5A2F" w:rsidRDefault="000C5A2F" w:rsidP="00350CF3">
            <w:pPr>
              <w:jc w:val="center"/>
              <w:rPr>
                <w:rFonts w:ascii="標楷體" w:eastAsia="標楷體" w:hAnsi="標楷體"/>
                <w:w w:val="88"/>
              </w:rPr>
            </w:pPr>
          </w:p>
        </w:tc>
      </w:tr>
      <w:tr w:rsidR="000C5A2F" w:rsidTr="000C5A2F">
        <w:trPr>
          <w:trHeight w:val="702"/>
        </w:trPr>
        <w:tc>
          <w:tcPr>
            <w:tcW w:w="90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5A2F" w:rsidRPr="003948D9" w:rsidRDefault="000C5A2F" w:rsidP="00350CF3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9019" w:type="dxa"/>
            <w:gridSpan w:val="4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5A2F" w:rsidRPr="003948D9" w:rsidRDefault="00201040" w:rsidP="00201040">
            <w:pPr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填寫範例：機關自衛與滅火演練課程，應到</w:t>
            </w:r>
            <w:r w:rsidRPr="00201040">
              <w:rPr>
                <w:rFonts w:ascii="標楷體" w:eastAsia="標楷體" w:hAnsi="標楷體"/>
                <w:b/>
                <w:sz w:val="28"/>
              </w:rPr>
              <w:t>○○</w:t>
            </w:r>
            <w:r w:rsidRPr="00201040">
              <w:rPr>
                <w:rFonts w:ascii="標楷體" w:eastAsia="標楷體" w:hAnsi="標楷體" w:hint="eastAsia"/>
                <w:sz w:val="28"/>
              </w:rPr>
              <w:t>人</w:t>
            </w:r>
            <w:r>
              <w:rPr>
                <w:rFonts w:ascii="標楷體" w:eastAsia="標楷體" w:hAnsi="標楷體" w:hint="eastAsia"/>
                <w:b/>
                <w:sz w:val="28"/>
              </w:rPr>
              <w:t>，</w:t>
            </w:r>
            <w:r w:rsidRPr="00201040">
              <w:rPr>
                <w:rFonts w:ascii="標楷體" w:eastAsia="標楷體" w:hAnsi="標楷體" w:hint="eastAsia"/>
                <w:sz w:val="28"/>
              </w:rPr>
              <w:t>實到</w:t>
            </w:r>
            <w:r w:rsidRPr="00201040">
              <w:rPr>
                <w:rFonts w:ascii="標楷體" w:eastAsia="標楷體" w:hAnsi="標楷體"/>
                <w:b/>
                <w:sz w:val="28"/>
              </w:rPr>
              <w:t>○○</w:t>
            </w:r>
            <w:r w:rsidRPr="00201040">
              <w:rPr>
                <w:rFonts w:ascii="標楷體" w:eastAsia="標楷體" w:hAnsi="標楷體" w:hint="eastAsia"/>
                <w:sz w:val="28"/>
              </w:rPr>
              <w:t>人</w:t>
            </w:r>
          </w:p>
        </w:tc>
      </w:tr>
    </w:tbl>
    <w:p w:rsidR="005A31C7" w:rsidRDefault="005A31C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23"/>
        <w:gridCol w:w="2349"/>
        <w:gridCol w:w="992"/>
        <w:gridCol w:w="5655"/>
      </w:tblGrid>
      <w:tr w:rsidR="002147BF" w:rsidTr="00C6715D">
        <w:trPr>
          <w:trHeight w:hRule="exact" w:val="567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15D" w:rsidRPr="00C6715D" w:rsidRDefault="00C6715D" w:rsidP="00C6715D">
            <w:pPr>
              <w:ind w:left="340"/>
              <w:jc w:val="both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B</w:t>
            </w:r>
            <w:r w:rsidRPr="00C6715D">
              <w:rPr>
                <w:rFonts w:ascii="標楷體" w:eastAsia="標楷體" w:hAnsi="標楷體" w:hint="eastAsia"/>
                <w:b/>
                <w:sz w:val="28"/>
              </w:rPr>
              <w:t>訓練課程</w:t>
            </w:r>
          </w:p>
          <w:p w:rsidR="00C6715D" w:rsidRPr="00C6715D" w:rsidRDefault="00C6715D" w:rsidP="00C6715D">
            <w:pPr>
              <w:ind w:left="340"/>
              <w:jc w:val="both"/>
              <w:rPr>
                <w:rFonts w:ascii="標楷體" w:eastAsia="標楷體" w:hAnsi="標楷體"/>
                <w:color w:val="FF0000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每節教官授課情形近照</w:t>
            </w:r>
            <w:r w:rsidRPr="00C6715D">
              <w:rPr>
                <w:rFonts w:ascii="標楷體" w:eastAsia="標楷體" w:hAnsi="標楷體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1" layoutInCell="1" allowOverlap="1" wp14:anchorId="02BE5D51" wp14:editId="5C0E921D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18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6715D" w:rsidRDefault="00C6715D" w:rsidP="00C6715D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left:0;text-align:left;margin-left:-393.45pt;margin-top:-28.4pt;width:27pt;height:9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" filled="f" stroked="f">
                      <v:textbox style="layout-flow:vertical-ideographic" inset="0,0,0,0">
                        <w:txbxContent>
                          <w:p w:rsidR="00C6715D" w:rsidRDefault="00C6715D" w:rsidP="00C6715D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附件一│二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2147BF" w:rsidRDefault="006E1087" w:rsidP="00C6715D">
            <w:pPr>
              <w:ind w:left="3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1" layoutInCell="1" allowOverlap="1" wp14:anchorId="583558B0" wp14:editId="11983B4C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087" w:rsidRDefault="006E1087" w:rsidP="006E1087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-393.45pt;margin-top:-28.4pt;width:27pt;height:9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" filled="f" stroked="f">
                      <v:textbox style="layout-flow:vertical-ideographic" inset="0,0,0,0">
                        <w:txbxContent>
                          <w:p w:rsidR="006E1087" w:rsidRDefault="006E1087" w:rsidP="006E1087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│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2147BF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1" layoutInCell="1" allowOverlap="1" wp14:anchorId="1827808B" wp14:editId="3E7B153C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2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147BF" w:rsidRDefault="002147BF" w:rsidP="002147BF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393.45pt;margin-top:-28.4pt;width:27pt;height:9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" filled="f" stroked="f">
                      <v:textbox style="layout-flow:vertical-ideographic" inset="0,0,0,0">
                        <w:txbxContent>
                          <w:p w:rsidR="002147BF" w:rsidRDefault="002147BF" w:rsidP="002147BF">
                            <w:pPr>
                              <w:snapToGrid w:val="0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│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2147BF" w:rsidRDefault="002147BF" w:rsidP="00C6715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2147BF" w:rsidTr="00350CF3">
        <w:trPr>
          <w:trHeight w:val="606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BF" w:rsidRPr="003948D9" w:rsidRDefault="002147BF" w:rsidP="00350CF3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47BF" w:rsidRPr="003948D9" w:rsidRDefault="002147BF" w:rsidP="00350CF3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147BF" w:rsidRPr="003948D9" w:rsidRDefault="002147BF" w:rsidP="00350CF3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147BF" w:rsidRPr="003948D9" w:rsidRDefault="002147BF" w:rsidP="00350CF3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</w:p>
        </w:tc>
      </w:tr>
      <w:tr w:rsidR="002147BF" w:rsidTr="00350CF3">
        <w:trPr>
          <w:trHeight w:val="758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47BF" w:rsidRPr="003948D9" w:rsidRDefault="002147BF" w:rsidP="00350CF3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8996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534E" w:rsidRPr="0094534E" w:rsidRDefault="0094534E" w:rsidP="00350CF3">
            <w:pPr>
              <w:jc w:val="both"/>
              <w:rPr>
                <w:rFonts w:ascii="標楷體" w:eastAsia="標楷體" w:hAnsi="標楷體"/>
              </w:rPr>
            </w:pPr>
            <w:r w:rsidRPr="0094534E">
              <w:rPr>
                <w:rFonts w:eastAsia="標楷體" w:hint="eastAsia"/>
                <w:szCs w:val="28"/>
              </w:rPr>
              <w:t>填寫範例：</w:t>
            </w:r>
            <w:r w:rsidR="00C6715D" w:rsidRPr="0094534E">
              <w:rPr>
                <w:rFonts w:eastAsia="標楷體" w:hint="eastAsia"/>
                <w:szCs w:val="28"/>
              </w:rPr>
              <w:t>初級救護與自救實作</w:t>
            </w:r>
            <w:r w:rsidR="00C6715D" w:rsidRPr="0094534E">
              <w:rPr>
                <w:rFonts w:eastAsia="標楷體" w:hint="eastAsia"/>
                <w:szCs w:val="28"/>
              </w:rPr>
              <w:t>(</w:t>
            </w:r>
            <w:r w:rsidR="00C6715D" w:rsidRPr="0094534E">
              <w:rPr>
                <w:rFonts w:eastAsia="標楷體" w:hint="eastAsia"/>
                <w:szCs w:val="28"/>
              </w:rPr>
              <w:t>含</w:t>
            </w:r>
            <w:r w:rsidR="00C6715D" w:rsidRPr="0094534E">
              <w:rPr>
                <w:rFonts w:eastAsia="標楷體" w:hint="eastAsia"/>
                <w:szCs w:val="28"/>
              </w:rPr>
              <w:t>CPR</w:t>
            </w:r>
            <w:r w:rsidR="00C6715D" w:rsidRPr="0094534E">
              <w:rPr>
                <w:rFonts w:eastAsia="標楷體" w:hint="eastAsia"/>
                <w:szCs w:val="28"/>
              </w:rPr>
              <w:t>、</w:t>
            </w:r>
            <w:r w:rsidR="00C6715D" w:rsidRPr="0094534E">
              <w:rPr>
                <w:rFonts w:eastAsia="標楷體" w:hint="eastAsia"/>
                <w:szCs w:val="28"/>
              </w:rPr>
              <w:t>AED</w:t>
            </w:r>
            <w:r w:rsidR="00C6715D" w:rsidRPr="0094534E">
              <w:rPr>
                <w:rFonts w:eastAsia="標楷體" w:hint="eastAsia"/>
                <w:szCs w:val="28"/>
              </w:rPr>
              <w:t>、止血帶</w:t>
            </w:r>
            <w:r w:rsidR="00C6715D" w:rsidRPr="0094534E">
              <w:rPr>
                <w:rFonts w:eastAsia="標楷體" w:hint="eastAsia"/>
                <w:szCs w:val="28"/>
              </w:rPr>
              <w:t>)</w:t>
            </w:r>
            <w:r>
              <w:rPr>
                <w:rFonts w:eastAsia="標楷體" w:hint="eastAsia"/>
                <w:szCs w:val="28"/>
              </w:rPr>
              <w:t>由</w:t>
            </w:r>
            <w:r w:rsidRPr="0094534E">
              <w:rPr>
                <w:rFonts w:eastAsia="標楷體" w:hint="eastAsia"/>
                <w:szCs w:val="28"/>
              </w:rPr>
              <w:t>新竹市消防局小隊長王</w:t>
            </w:r>
            <w:r w:rsidRPr="0094534E">
              <w:rPr>
                <w:rFonts w:ascii="標楷體" w:eastAsia="標楷體" w:hAnsi="標楷體"/>
                <w:b/>
              </w:rPr>
              <w:t>○○</w:t>
            </w:r>
            <w:r w:rsidRPr="0094534E">
              <w:rPr>
                <w:rFonts w:ascii="標楷體" w:eastAsia="標楷體" w:hAnsi="標楷體" w:hint="eastAsia"/>
              </w:rPr>
              <w:t>授課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2147BF" w:rsidTr="00350CF3">
        <w:trPr>
          <w:trHeight w:hRule="exact" w:val="567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15D" w:rsidRPr="00C6715D" w:rsidRDefault="00C6715D" w:rsidP="00C6715D">
            <w:pPr>
              <w:ind w:left="340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B</w:t>
            </w:r>
            <w:r w:rsidRPr="00C6715D">
              <w:rPr>
                <w:rFonts w:ascii="標楷體" w:eastAsia="標楷體" w:hAnsi="標楷體" w:hint="eastAsia"/>
                <w:b/>
                <w:sz w:val="28"/>
              </w:rPr>
              <w:t>訓練課程</w:t>
            </w:r>
          </w:p>
          <w:p w:rsidR="00C6715D" w:rsidRPr="00C6715D" w:rsidRDefault="00C6715D" w:rsidP="00C6715D">
            <w:pPr>
              <w:ind w:left="340"/>
              <w:rPr>
                <w:rFonts w:ascii="標楷體" w:eastAsia="標楷體" w:hAnsi="標楷體"/>
                <w:color w:val="FF0000"/>
                <w:sz w:val="28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全體學員上課全景</w:t>
            </w:r>
            <w:r w:rsidR="004740C3">
              <w:rPr>
                <w:rFonts w:ascii="標楷體" w:eastAsia="標楷體" w:hAnsi="標楷體" w:hint="eastAsia"/>
                <w:color w:val="FF0000"/>
                <w:sz w:val="28"/>
              </w:rPr>
              <w:t>照片</w:t>
            </w: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(所有參訓學員務必入鏡)</w:t>
            </w:r>
          </w:p>
          <w:p w:rsidR="00C6715D" w:rsidRPr="00C6715D" w:rsidRDefault="00C6715D" w:rsidP="00C6715D">
            <w:pPr>
              <w:ind w:left="340"/>
              <w:jc w:val="both"/>
              <w:rPr>
                <w:rFonts w:ascii="標楷體" w:eastAsia="標楷體" w:hAnsi="標楷體"/>
                <w:sz w:val="28"/>
              </w:rPr>
            </w:pPr>
          </w:p>
          <w:p w:rsidR="0094534E" w:rsidRPr="00C6715D" w:rsidRDefault="0094534E" w:rsidP="0094534E">
            <w:pPr>
              <w:ind w:left="340"/>
              <w:jc w:val="both"/>
              <w:rPr>
                <w:rFonts w:ascii="標楷體" w:eastAsia="標楷體" w:hAnsi="標楷體"/>
                <w:sz w:val="28"/>
              </w:rPr>
            </w:pPr>
            <w:r w:rsidRPr="00C6715D">
              <w:rPr>
                <w:rFonts w:ascii="標楷體" w:eastAsia="標楷體" w:hAnsi="標楷體" w:hint="eastAsia"/>
                <w:sz w:val="28"/>
              </w:rPr>
              <w:t>注意事項</w:t>
            </w:r>
            <w:r>
              <w:rPr>
                <w:rFonts w:ascii="標楷體" w:eastAsia="標楷體" w:hAnsi="標楷體" w:hint="eastAsia"/>
                <w:sz w:val="28"/>
              </w:rPr>
              <w:t>：</w:t>
            </w:r>
          </w:p>
          <w:p w:rsidR="0094534E" w:rsidRDefault="0094534E" w:rsidP="0094534E">
            <w:pPr>
              <w:ind w:left="34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照片中人數不可與簽到人數差距過大</w:t>
            </w:r>
          </w:p>
          <w:p w:rsidR="0094534E" w:rsidRDefault="0094534E" w:rsidP="0094534E">
            <w:pPr>
              <w:ind w:left="3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>國中小學之學童非防護團編組成員，不得參加訓練，照片中切勿出現學童</w:t>
            </w: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1" layoutInCell="1" allowOverlap="1" wp14:anchorId="1DEC21AD" wp14:editId="06D4A040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21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534E" w:rsidRDefault="0094534E" w:rsidP="0094534E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-393.45pt;margin-top:-28.4pt;width:27pt;height:9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" filled="f" stroked="f">
                      <v:textbox style="layout-flow:vertical-ideographic" inset="0,0,0,0">
                        <w:txbxContent>
                          <w:p w:rsidR="0094534E" w:rsidRDefault="0094534E" w:rsidP="0094534E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附件一│二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6E1087" w:rsidRDefault="006E1087" w:rsidP="006E1087">
            <w:pPr>
              <w:ind w:left="3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1" layoutInCell="1" allowOverlap="1" wp14:anchorId="6138CCB8" wp14:editId="5B129CE9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8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087" w:rsidRDefault="006E1087" w:rsidP="006E1087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-393.45pt;margin-top:-28.4pt;width:27pt;height:9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" filled="f" stroked="f">
                      <v:textbox style="layout-flow:vertical-ideographic" inset="0,0,0,0">
                        <w:txbxContent>
                          <w:p w:rsidR="006E1087" w:rsidRDefault="006E1087" w:rsidP="006E1087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│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2147BF" w:rsidRDefault="002147BF" w:rsidP="00350CF3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2147BF" w:rsidTr="00350CF3">
        <w:trPr>
          <w:trHeight w:val="557"/>
        </w:trPr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147BF" w:rsidRPr="003948D9" w:rsidRDefault="002147BF" w:rsidP="00350CF3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</w:tcBorders>
            <w:vAlign w:val="center"/>
          </w:tcPr>
          <w:p w:rsidR="002147BF" w:rsidRPr="003948D9" w:rsidRDefault="002147BF" w:rsidP="00350CF3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vAlign w:val="center"/>
          </w:tcPr>
          <w:p w:rsidR="002147BF" w:rsidRPr="003948D9" w:rsidRDefault="002147BF" w:rsidP="00350CF3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right w:val="single" w:sz="12" w:space="0" w:color="auto"/>
            </w:tcBorders>
            <w:vAlign w:val="center"/>
          </w:tcPr>
          <w:p w:rsidR="002147BF" w:rsidRDefault="002147BF" w:rsidP="00350CF3">
            <w:pPr>
              <w:jc w:val="center"/>
              <w:rPr>
                <w:rFonts w:ascii="標楷體" w:eastAsia="標楷體" w:hAnsi="標楷體"/>
                <w:w w:val="88"/>
              </w:rPr>
            </w:pPr>
          </w:p>
        </w:tc>
      </w:tr>
      <w:tr w:rsidR="002147BF" w:rsidTr="00350CF3">
        <w:trPr>
          <w:trHeight w:val="702"/>
        </w:trPr>
        <w:tc>
          <w:tcPr>
            <w:tcW w:w="90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47BF" w:rsidRPr="003948D9" w:rsidRDefault="002147BF" w:rsidP="00350CF3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9019" w:type="dxa"/>
            <w:gridSpan w:val="4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47BF" w:rsidRPr="003948D9" w:rsidRDefault="0094534E" w:rsidP="00350CF3">
            <w:pPr>
              <w:jc w:val="both"/>
              <w:rPr>
                <w:rFonts w:eastAsia="標楷體"/>
                <w:sz w:val="28"/>
                <w:szCs w:val="28"/>
              </w:rPr>
            </w:pPr>
            <w:r w:rsidRPr="0094534E">
              <w:rPr>
                <w:rFonts w:eastAsia="標楷體" w:hint="eastAsia"/>
                <w:szCs w:val="28"/>
              </w:rPr>
              <w:t>填寫範例：初級救護與自救實作</w:t>
            </w:r>
            <w:r w:rsidRPr="0094534E">
              <w:rPr>
                <w:rFonts w:eastAsia="標楷體" w:hint="eastAsia"/>
                <w:szCs w:val="28"/>
              </w:rPr>
              <w:t>(</w:t>
            </w:r>
            <w:r w:rsidRPr="0094534E">
              <w:rPr>
                <w:rFonts w:eastAsia="標楷體" w:hint="eastAsia"/>
                <w:szCs w:val="28"/>
              </w:rPr>
              <w:t>含</w:t>
            </w:r>
            <w:r w:rsidRPr="0094534E">
              <w:rPr>
                <w:rFonts w:eastAsia="標楷體" w:hint="eastAsia"/>
                <w:szCs w:val="28"/>
              </w:rPr>
              <w:t>CPR</w:t>
            </w:r>
            <w:r w:rsidRPr="0094534E">
              <w:rPr>
                <w:rFonts w:eastAsia="標楷體" w:hint="eastAsia"/>
                <w:szCs w:val="28"/>
              </w:rPr>
              <w:t>、</w:t>
            </w:r>
            <w:r w:rsidRPr="0094534E">
              <w:rPr>
                <w:rFonts w:eastAsia="標楷體" w:hint="eastAsia"/>
                <w:szCs w:val="28"/>
              </w:rPr>
              <w:t>AED</w:t>
            </w:r>
            <w:r w:rsidRPr="0094534E">
              <w:rPr>
                <w:rFonts w:eastAsia="標楷體" w:hint="eastAsia"/>
                <w:szCs w:val="28"/>
              </w:rPr>
              <w:t>、止血帶</w:t>
            </w:r>
            <w:r w:rsidRPr="0094534E">
              <w:rPr>
                <w:rFonts w:eastAsia="標楷體" w:hint="eastAsia"/>
                <w:szCs w:val="28"/>
              </w:rPr>
              <w:t xml:space="preserve">) </w:t>
            </w:r>
            <w:r w:rsidRPr="0094534E">
              <w:rPr>
                <w:rFonts w:eastAsia="標楷體" w:hint="eastAsia"/>
                <w:szCs w:val="28"/>
              </w:rPr>
              <w:t>課程，應到</w:t>
            </w:r>
            <w:r w:rsidRPr="0094534E">
              <w:rPr>
                <w:rFonts w:eastAsia="標楷體"/>
                <w:szCs w:val="28"/>
              </w:rPr>
              <w:t>○○</w:t>
            </w:r>
            <w:r w:rsidRPr="0094534E">
              <w:rPr>
                <w:rFonts w:eastAsia="標楷體" w:hint="eastAsia"/>
                <w:szCs w:val="28"/>
              </w:rPr>
              <w:t>人，實到</w:t>
            </w:r>
            <w:r w:rsidRPr="0094534E">
              <w:rPr>
                <w:rFonts w:eastAsia="標楷體"/>
                <w:szCs w:val="28"/>
              </w:rPr>
              <w:t>○○</w:t>
            </w:r>
            <w:r w:rsidRPr="0094534E">
              <w:rPr>
                <w:rFonts w:eastAsia="標楷體" w:hint="eastAsia"/>
                <w:szCs w:val="28"/>
              </w:rPr>
              <w:t>人</w:t>
            </w:r>
          </w:p>
        </w:tc>
      </w:tr>
    </w:tbl>
    <w:p w:rsidR="002147BF" w:rsidRDefault="002147BF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23"/>
        <w:gridCol w:w="2349"/>
        <w:gridCol w:w="992"/>
        <w:gridCol w:w="5655"/>
      </w:tblGrid>
      <w:tr w:rsidR="0045124B" w:rsidTr="0094534E">
        <w:trPr>
          <w:trHeight w:hRule="exact" w:val="567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4534E" w:rsidRPr="00C6715D" w:rsidRDefault="0094534E" w:rsidP="0094534E">
            <w:pPr>
              <w:ind w:left="340"/>
              <w:jc w:val="both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C</w:t>
            </w:r>
            <w:r w:rsidRPr="00C6715D">
              <w:rPr>
                <w:rFonts w:ascii="標楷體" w:eastAsia="標楷體" w:hAnsi="標楷體" w:hint="eastAsia"/>
                <w:b/>
                <w:sz w:val="28"/>
              </w:rPr>
              <w:t>訓練課程</w:t>
            </w:r>
          </w:p>
          <w:p w:rsidR="0094534E" w:rsidRPr="00C6715D" w:rsidRDefault="0094534E" w:rsidP="0094534E">
            <w:pPr>
              <w:ind w:left="340"/>
              <w:jc w:val="both"/>
              <w:rPr>
                <w:rFonts w:ascii="標楷體" w:eastAsia="標楷體" w:hAnsi="標楷體"/>
                <w:color w:val="FF0000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每節教官授課情形近照</w:t>
            </w:r>
            <w:r w:rsidRPr="00C6715D">
              <w:rPr>
                <w:rFonts w:ascii="標楷體" w:eastAsia="標楷體" w:hAnsi="標楷體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1" layoutInCell="1" allowOverlap="1" wp14:anchorId="29920994" wp14:editId="62864BC7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19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534E" w:rsidRDefault="0094534E" w:rsidP="0094534E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-393.45pt;margin-top:-28.4pt;width:27pt;height:9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" filled="f" stroked="f">
                      <v:textbox style="layout-flow:vertical-ideographic" inset="0,0,0,0">
                        <w:txbxContent>
                          <w:p w:rsidR="0094534E" w:rsidRDefault="0094534E" w:rsidP="0094534E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附件一│二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45124B" w:rsidRPr="0094534E" w:rsidRDefault="0045124B" w:rsidP="0094534E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45124B" w:rsidTr="00D113EA">
        <w:trPr>
          <w:trHeight w:val="606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</w:p>
        </w:tc>
      </w:tr>
      <w:tr w:rsidR="0045124B" w:rsidTr="00D113EA">
        <w:trPr>
          <w:trHeight w:val="758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8996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24B" w:rsidRPr="003948D9" w:rsidRDefault="0045124B" w:rsidP="00D113EA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45124B" w:rsidTr="00D113EA">
        <w:trPr>
          <w:trHeight w:hRule="exact" w:val="567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4534E" w:rsidRPr="00C6715D" w:rsidRDefault="0094534E" w:rsidP="0094534E">
            <w:pPr>
              <w:ind w:left="340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C</w:t>
            </w:r>
            <w:r w:rsidRPr="00C6715D">
              <w:rPr>
                <w:rFonts w:ascii="標楷體" w:eastAsia="標楷體" w:hAnsi="標楷體" w:hint="eastAsia"/>
                <w:b/>
                <w:sz w:val="28"/>
              </w:rPr>
              <w:t>訓練課程</w:t>
            </w:r>
          </w:p>
          <w:p w:rsidR="0094534E" w:rsidRPr="00C6715D" w:rsidRDefault="0094534E" w:rsidP="0094534E">
            <w:pPr>
              <w:ind w:left="340"/>
              <w:rPr>
                <w:rFonts w:ascii="標楷體" w:eastAsia="標楷體" w:hAnsi="標楷體"/>
                <w:color w:val="FF0000"/>
                <w:sz w:val="28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全體學員上課全景</w:t>
            </w:r>
            <w:r w:rsidR="004740C3">
              <w:rPr>
                <w:rFonts w:ascii="標楷體" w:eastAsia="標楷體" w:hAnsi="標楷體" w:hint="eastAsia"/>
                <w:color w:val="FF0000"/>
                <w:sz w:val="28"/>
              </w:rPr>
              <w:t>照片</w:t>
            </w:r>
            <w:bookmarkStart w:id="0" w:name="_GoBack"/>
            <w:bookmarkEnd w:id="0"/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(所有參訓學員務必入鏡)</w:t>
            </w:r>
          </w:p>
          <w:p w:rsidR="0094534E" w:rsidRPr="0094534E" w:rsidRDefault="0094534E" w:rsidP="00C6715D">
            <w:pPr>
              <w:ind w:left="340"/>
              <w:jc w:val="both"/>
              <w:rPr>
                <w:rFonts w:ascii="標楷體" w:eastAsia="標楷體" w:hAnsi="標楷體"/>
                <w:sz w:val="28"/>
              </w:rPr>
            </w:pPr>
          </w:p>
          <w:p w:rsidR="006E1087" w:rsidRDefault="006E1087" w:rsidP="006E1087">
            <w:pPr>
              <w:ind w:left="3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1" layoutInCell="1" allowOverlap="1" wp14:anchorId="54BA9CDE" wp14:editId="1620E3D1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10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087" w:rsidRDefault="006E1087" w:rsidP="006E1087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-393.45pt;margin-top:-28.4pt;width:27pt;height:9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" filled="f" stroked="f">
                      <v:textbox style="layout-flow:vertical-ideographic" inset="0,0,0,0">
                        <w:txbxContent>
                          <w:p w:rsidR="006E1087" w:rsidRDefault="006E1087" w:rsidP="006E1087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│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45124B" w:rsidRDefault="0045124B" w:rsidP="00D113E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45124B" w:rsidTr="00D113EA">
        <w:trPr>
          <w:trHeight w:val="557"/>
        </w:trPr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right w:val="single" w:sz="12" w:space="0" w:color="auto"/>
            </w:tcBorders>
            <w:vAlign w:val="center"/>
          </w:tcPr>
          <w:p w:rsidR="0045124B" w:rsidRDefault="0045124B" w:rsidP="00D113EA">
            <w:pPr>
              <w:jc w:val="center"/>
              <w:rPr>
                <w:rFonts w:ascii="標楷體" w:eastAsia="標楷體" w:hAnsi="標楷體"/>
                <w:w w:val="88"/>
              </w:rPr>
            </w:pPr>
          </w:p>
        </w:tc>
      </w:tr>
      <w:tr w:rsidR="0045124B" w:rsidTr="00D113EA">
        <w:trPr>
          <w:trHeight w:val="702"/>
        </w:trPr>
        <w:tc>
          <w:tcPr>
            <w:tcW w:w="90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9019" w:type="dxa"/>
            <w:gridSpan w:val="4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24B" w:rsidRPr="003948D9" w:rsidRDefault="0045124B" w:rsidP="00D113EA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45124B" w:rsidRDefault="0045124B">
      <w:pPr>
        <w:widowControl/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23"/>
        <w:gridCol w:w="2349"/>
        <w:gridCol w:w="992"/>
        <w:gridCol w:w="5655"/>
      </w:tblGrid>
      <w:tr w:rsidR="0045124B" w:rsidTr="0094534E">
        <w:trPr>
          <w:trHeight w:hRule="exact" w:val="5670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4534E" w:rsidRPr="00C6715D" w:rsidRDefault="0094534E" w:rsidP="0094534E">
            <w:pPr>
              <w:ind w:left="340"/>
              <w:jc w:val="both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D</w:t>
            </w:r>
            <w:r w:rsidRPr="00C6715D">
              <w:rPr>
                <w:rFonts w:ascii="標楷體" w:eastAsia="標楷體" w:hAnsi="標楷體" w:hint="eastAsia"/>
                <w:b/>
                <w:sz w:val="28"/>
              </w:rPr>
              <w:t>訓練課程</w:t>
            </w:r>
          </w:p>
          <w:p w:rsidR="0094534E" w:rsidRPr="00C6715D" w:rsidRDefault="0094534E" w:rsidP="0094534E">
            <w:pPr>
              <w:ind w:left="340"/>
              <w:jc w:val="both"/>
              <w:rPr>
                <w:rFonts w:ascii="標楷體" w:eastAsia="標楷體" w:hAnsi="標楷體"/>
                <w:color w:val="FF0000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每節教官授課情形近照</w:t>
            </w:r>
            <w:r w:rsidRPr="00C6715D">
              <w:rPr>
                <w:rFonts w:ascii="標楷體" w:eastAsia="標楷體" w:hAnsi="標楷體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1" layoutInCell="1" allowOverlap="1" wp14:anchorId="49B26422" wp14:editId="5BB847B0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20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534E" w:rsidRDefault="0094534E" w:rsidP="0094534E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-393.45pt;margin-top:-28.4pt;width:27pt;height:9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" filled="f" stroked="f">
                      <v:textbox style="layout-flow:vertical-ideographic" inset="0,0,0,0">
                        <w:txbxContent>
                          <w:p w:rsidR="0094534E" w:rsidRDefault="0094534E" w:rsidP="0094534E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附件一│二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45124B" w:rsidRPr="0094534E" w:rsidRDefault="0045124B" w:rsidP="0094534E">
            <w:pPr>
              <w:ind w:left="340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45124B" w:rsidTr="00D113EA">
        <w:trPr>
          <w:trHeight w:val="606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</w:p>
        </w:tc>
      </w:tr>
      <w:tr w:rsidR="0045124B" w:rsidTr="00D113EA">
        <w:trPr>
          <w:trHeight w:val="758"/>
        </w:trPr>
        <w:tc>
          <w:tcPr>
            <w:tcW w:w="927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8996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24B" w:rsidRPr="003948D9" w:rsidRDefault="0045124B" w:rsidP="00D113EA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45124B" w:rsidTr="008605FB">
        <w:trPr>
          <w:trHeight w:hRule="exact" w:val="5495"/>
        </w:trPr>
        <w:tc>
          <w:tcPr>
            <w:tcW w:w="99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4534E" w:rsidRPr="00C6715D" w:rsidRDefault="0094534E" w:rsidP="0094534E">
            <w:pPr>
              <w:ind w:left="340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D</w:t>
            </w:r>
            <w:r w:rsidRPr="00C6715D">
              <w:rPr>
                <w:rFonts w:ascii="標楷體" w:eastAsia="標楷體" w:hAnsi="標楷體" w:hint="eastAsia"/>
                <w:b/>
                <w:sz w:val="28"/>
              </w:rPr>
              <w:t>訓練課程</w:t>
            </w:r>
          </w:p>
          <w:p w:rsidR="0094534E" w:rsidRPr="00C6715D" w:rsidRDefault="0094534E" w:rsidP="0094534E">
            <w:pPr>
              <w:ind w:left="340"/>
              <w:rPr>
                <w:rFonts w:ascii="標楷體" w:eastAsia="標楷體" w:hAnsi="標楷體"/>
                <w:color w:val="FF0000"/>
                <w:sz w:val="28"/>
              </w:rPr>
            </w:pP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全體學員上課全景</w:t>
            </w:r>
            <w:r w:rsidR="004740C3">
              <w:rPr>
                <w:rFonts w:ascii="標楷體" w:eastAsia="標楷體" w:hAnsi="標楷體" w:hint="eastAsia"/>
                <w:color w:val="FF0000"/>
                <w:sz w:val="28"/>
              </w:rPr>
              <w:t>照片</w:t>
            </w:r>
            <w:r w:rsidRPr="00C6715D">
              <w:rPr>
                <w:rFonts w:ascii="標楷體" w:eastAsia="標楷體" w:hAnsi="標楷體" w:hint="eastAsia"/>
                <w:color w:val="FF0000"/>
                <w:sz w:val="28"/>
              </w:rPr>
              <w:t>(所有參訓學員務必入鏡)</w:t>
            </w:r>
          </w:p>
          <w:p w:rsidR="0094534E" w:rsidRPr="0094534E" w:rsidRDefault="0094534E" w:rsidP="00C6715D">
            <w:pPr>
              <w:ind w:left="340"/>
              <w:jc w:val="both"/>
              <w:rPr>
                <w:rFonts w:ascii="標楷體" w:eastAsia="標楷體" w:hAnsi="標楷體"/>
                <w:sz w:val="28"/>
              </w:rPr>
            </w:pPr>
          </w:p>
          <w:p w:rsidR="006E1087" w:rsidRDefault="006E1087" w:rsidP="006E1087">
            <w:pPr>
              <w:ind w:left="3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1" layoutInCell="1" allowOverlap="1" wp14:anchorId="64857797" wp14:editId="6F49D3F7">
                      <wp:simplePos x="0" y="0"/>
                      <wp:positionH relativeFrom="column">
                        <wp:posOffset>-4996815</wp:posOffset>
                      </wp:positionH>
                      <wp:positionV relativeFrom="paragraph">
                        <wp:posOffset>-360680</wp:posOffset>
                      </wp:positionV>
                      <wp:extent cx="342900" cy="1257300"/>
                      <wp:effectExtent l="3810" t="1270" r="0" b="0"/>
                      <wp:wrapNone/>
                      <wp:docPr id="9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087" w:rsidRDefault="006E1087" w:rsidP="006E1087">
                                  <w:pPr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附件一│二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left:0;text-align:left;margin-left:-393.45pt;margin-top:-28.4pt;width:27pt;height:9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" filled="f" stroked="f">
                      <v:textbox style="layout-flow:vertical-ideographic" inset="0,0,0,0">
                        <w:txbxContent>
                          <w:p w:rsidR="006E1087" w:rsidRDefault="006E1087" w:rsidP="006E1087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附件一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│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45124B" w:rsidRDefault="0045124B" w:rsidP="00D113E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45124B" w:rsidTr="00D113EA">
        <w:trPr>
          <w:trHeight w:val="557"/>
        </w:trPr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日期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年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月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OO</w:t>
            </w:r>
            <w:r w:rsidRPr="003948D9">
              <w:rPr>
                <w:rFonts w:eastAsia="標楷體"/>
                <w:w w:val="88"/>
                <w:sz w:val="28"/>
                <w:szCs w:val="28"/>
              </w:rPr>
              <w:t>日</w:t>
            </w:r>
          </w:p>
        </w:tc>
        <w:tc>
          <w:tcPr>
            <w:tcW w:w="992" w:type="dxa"/>
            <w:vAlign w:val="center"/>
          </w:tcPr>
          <w:p w:rsidR="0045124B" w:rsidRPr="003948D9" w:rsidRDefault="0045124B" w:rsidP="00D113EA">
            <w:pPr>
              <w:jc w:val="center"/>
              <w:rPr>
                <w:rFonts w:eastAsia="標楷體"/>
                <w:w w:val="88"/>
                <w:sz w:val="28"/>
                <w:szCs w:val="28"/>
              </w:rPr>
            </w:pPr>
            <w:r w:rsidRPr="003948D9">
              <w:rPr>
                <w:rFonts w:eastAsia="標楷體"/>
                <w:w w:val="88"/>
                <w:sz w:val="28"/>
                <w:szCs w:val="28"/>
              </w:rPr>
              <w:t>地點</w:t>
            </w:r>
          </w:p>
        </w:tc>
        <w:tc>
          <w:tcPr>
            <w:tcW w:w="5655" w:type="dxa"/>
            <w:tcBorders>
              <w:right w:val="single" w:sz="12" w:space="0" w:color="auto"/>
            </w:tcBorders>
            <w:vAlign w:val="center"/>
          </w:tcPr>
          <w:p w:rsidR="0045124B" w:rsidRDefault="0045124B" w:rsidP="00D113EA">
            <w:pPr>
              <w:jc w:val="center"/>
              <w:rPr>
                <w:rFonts w:ascii="標楷體" w:eastAsia="標楷體" w:hAnsi="標楷體"/>
                <w:w w:val="88"/>
              </w:rPr>
            </w:pPr>
          </w:p>
        </w:tc>
      </w:tr>
      <w:tr w:rsidR="0045124B" w:rsidTr="00D113EA">
        <w:trPr>
          <w:trHeight w:val="702"/>
        </w:trPr>
        <w:tc>
          <w:tcPr>
            <w:tcW w:w="90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24B" w:rsidRPr="003948D9" w:rsidRDefault="0045124B" w:rsidP="00D113EA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3948D9">
              <w:rPr>
                <w:rFonts w:eastAsia="標楷體"/>
                <w:sz w:val="28"/>
                <w:szCs w:val="28"/>
              </w:rPr>
              <w:t>說明</w:t>
            </w:r>
          </w:p>
        </w:tc>
        <w:tc>
          <w:tcPr>
            <w:tcW w:w="9019" w:type="dxa"/>
            <w:gridSpan w:val="4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24B" w:rsidRPr="003948D9" w:rsidRDefault="0045124B" w:rsidP="00D113EA">
            <w:pPr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45124B" w:rsidRDefault="0045124B" w:rsidP="008605FB"/>
    <w:sectPr w:rsidR="0045124B" w:rsidSect="00CD027E">
      <w:headerReference w:type="default" r:id="rId8"/>
      <w:footerReference w:type="default" r:id="rId9"/>
      <w:pgSz w:w="11906" w:h="16838" w:code="9"/>
      <w:pgMar w:top="640" w:right="794" w:bottom="540" w:left="1418" w:header="360" w:footer="21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84C" w:rsidRDefault="00B1184C">
      <w:r>
        <w:separator/>
      </w:r>
    </w:p>
  </w:endnote>
  <w:endnote w:type="continuationSeparator" w:id="0">
    <w:p w:rsidR="00B1184C" w:rsidRDefault="00B1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BD4" w:rsidRPr="0098162A" w:rsidRDefault="0098162A" w:rsidP="0098162A">
    <w:pPr>
      <w:pStyle w:val="a4"/>
      <w:jc w:val="right"/>
      <w:rPr>
        <w:rFonts w:ascii="標楷體" w:eastAsia="標楷體" w:hAnsi="標楷體"/>
      </w:rPr>
    </w:pPr>
    <w:r w:rsidRPr="0098162A">
      <w:rPr>
        <w:rFonts w:ascii="標楷體" w:eastAsia="標楷體" w:hAnsi="標楷體" w:hint="eastAsia"/>
        <w:kern w:val="0"/>
      </w:rPr>
      <w:t xml:space="preserve">   </w:t>
    </w:r>
    <w:r w:rsidR="00974BD4" w:rsidRPr="0098162A">
      <w:rPr>
        <w:rFonts w:ascii="標楷體" w:eastAsia="標楷體" w:hAnsi="標楷體" w:hint="eastAsia"/>
        <w:kern w:val="0"/>
      </w:rPr>
      <w:t xml:space="preserve">第 </w:t>
    </w:r>
    <w:r w:rsidR="00974BD4" w:rsidRPr="0098162A">
      <w:rPr>
        <w:rFonts w:ascii="標楷體" w:eastAsia="標楷體" w:hAnsi="標楷體"/>
        <w:kern w:val="0"/>
      </w:rPr>
      <w:fldChar w:fldCharType="begin"/>
    </w:r>
    <w:r w:rsidR="00974BD4" w:rsidRPr="0098162A">
      <w:rPr>
        <w:rFonts w:ascii="標楷體" w:eastAsia="標楷體" w:hAnsi="標楷體"/>
        <w:kern w:val="0"/>
      </w:rPr>
      <w:instrText xml:space="preserve"> PAGE </w:instrText>
    </w:r>
    <w:r w:rsidR="00974BD4" w:rsidRPr="0098162A">
      <w:rPr>
        <w:rFonts w:ascii="標楷體" w:eastAsia="標楷體" w:hAnsi="標楷體"/>
        <w:kern w:val="0"/>
      </w:rPr>
      <w:fldChar w:fldCharType="separate"/>
    </w:r>
    <w:r w:rsidR="00B1184C">
      <w:rPr>
        <w:rFonts w:ascii="標楷體" w:eastAsia="標楷體" w:hAnsi="標楷體"/>
        <w:noProof/>
        <w:kern w:val="0"/>
      </w:rPr>
      <w:t>1</w:t>
    </w:r>
    <w:r w:rsidR="00974BD4" w:rsidRPr="0098162A">
      <w:rPr>
        <w:rFonts w:ascii="標楷體" w:eastAsia="標楷體" w:hAnsi="標楷體"/>
        <w:kern w:val="0"/>
      </w:rPr>
      <w:fldChar w:fldCharType="end"/>
    </w:r>
    <w:r w:rsidR="00974BD4" w:rsidRPr="0098162A">
      <w:rPr>
        <w:rFonts w:ascii="標楷體" w:eastAsia="標楷體" w:hAnsi="標楷體" w:hint="eastAsia"/>
        <w:kern w:val="0"/>
      </w:rPr>
      <w:t xml:space="preserve"> 頁，共 </w:t>
    </w:r>
    <w:r w:rsidR="00974BD4" w:rsidRPr="0098162A">
      <w:rPr>
        <w:rFonts w:ascii="標楷體" w:eastAsia="標楷體" w:hAnsi="標楷體"/>
        <w:kern w:val="0"/>
      </w:rPr>
      <w:fldChar w:fldCharType="begin"/>
    </w:r>
    <w:r w:rsidR="00974BD4" w:rsidRPr="0098162A">
      <w:rPr>
        <w:rFonts w:ascii="標楷體" w:eastAsia="標楷體" w:hAnsi="標楷體"/>
        <w:kern w:val="0"/>
      </w:rPr>
      <w:instrText xml:space="preserve"> NUMPAGES </w:instrText>
    </w:r>
    <w:r w:rsidR="00974BD4" w:rsidRPr="0098162A">
      <w:rPr>
        <w:rFonts w:ascii="標楷體" w:eastAsia="標楷體" w:hAnsi="標楷體"/>
        <w:kern w:val="0"/>
      </w:rPr>
      <w:fldChar w:fldCharType="separate"/>
    </w:r>
    <w:r w:rsidR="00B1184C">
      <w:rPr>
        <w:rFonts w:ascii="標楷體" w:eastAsia="標楷體" w:hAnsi="標楷體"/>
        <w:noProof/>
        <w:kern w:val="0"/>
      </w:rPr>
      <w:t>1</w:t>
    </w:r>
    <w:r w:rsidR="00974BD4" w:rsidRPr="0098162A">
      <w:rPr>
        <w:rFonts w:ascii="標楷體" w:eastAsia="標楷體" w:hAnsi="標楷體"/>
        <w:kern w:val="0"/>
      </w:rPr>
      <w:fldChar w:fldCharType="end"/>
    </w:r>
    <w:r w:rsidR="00974BD4" w:rsidRPr="0098162A">
      <w:rPr>
        <w:rFonts w:ascii="標楷體" w:eastAsia="標楷體" w:hAnsi="標楷體" w:hint="eastAsia"/>
        <w:kern w:val="0"/>
      </w:rPr>
      <w:t xml:space="preserve"> 頁</w:t>
    </w:r>
    <w:r>
      <w:rPr>
        <w:rFonts w:ascii="標楷體" w:eastAsia="標楷體" w:hAnsi="標楷體" w:hint="eastAsia"/>
        <w:kern w:val="0"/>
      </w:rPr>
      <w:t xml:space="preserve">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84C" w:rsidRDefault="00B1184C">
      <w:r>
        <w:separator/>
      </w:r>
    </w:p>
  </w:footnote>
  <w:footnote w:type="continuationSeparator" w:id="0">
    <w:p w:rsidR="00B1184C" w:rsidRDefault="00B11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1C7" w:rsidRDefault="00DE0FB3" w:rsidP="005A31C7">
    <w:pPr>
      <w:pStyle w:val="a3"/>
      <w:ind w:leftChars="525" w:left="1260" w:rightChars="439" w:right="1054"/>
      <w:jc w:val="distribute"/>
    </w:pPr>
    <w:r>
      <w:rPr>
        <w:rFonts w:ascii="標楷體" w:eastAsia="標楷體" w:hAnsi="標楷體" w:hint="eastAsia"/>
        <w:sz w:val="40"/>
      </w:rPr>
      <w:t xml:space="preserve"> </w:t>
    </w:r>
    <w:r w:rsidR="002D3C58" w:rsidRPr="002D3C58">
      <w:rPr>
        <w:rFonts w:ascii="標楷體" w:eastAsia="標楷體" w:hAnsi="標楷體"/>
        <w:b/>
        <w:sz w:val="40"/>
      </w:rPr>
      <w:t>○○</w:t>
    </w:r>
    <w:r w:rsidR="002D3C58" w:rsidRPr="002D3C58">
      <w:rPr>
        <w:rFonts w:ascii="標楷體" w:eastAsia="標楷體" w:hAnsi="標楷體" w:hint="eastAsia"/>
        <w:b/>
        <w:sz w:val="40"/>
      </w:rPr>
      <w:t>大隊/民防團/</w:t>
    </w:r>
    <w:r w:rsidR="002D3C58" w:rsidRPr="002D3C58">
      <w:rPr>
        <w:rFonts w:ascii="標楷體" w:eastAsia="標楷體" w:hAnsi="標楷體"/>
        <w:b/>
        <w:sz w:val="40"/>
      </w:rPr>
      <w:t>聯合</w:t>
    </w:r>
    <w:r w:rsidR="008605FB" w:rsidRPr="002D3C58">
      <w:rPr>
        <w:rFonts w:ascii="標楷體" w:eastAsia="標楷體" w:hAnsi="標楷體"/>
        <w:b/>
        <w:sz w:val="40"/>
      </w:rPr>
      <w:t>防護團</w:t>
    </w:r>
    <w:r w:rsidR="008605FB">
      <w:rPr>
        <w:rFonts w:ascii="標楷體" w:eastAsia="標楷體" w:hAnsi="標楷體" w:hint="eastAsia"/>
        <w:b/>
        <w:sz w:val="40"/>
      </w:rPr>
      <w:t>/</w:t>
    </w:r>
    <w:r w:rsidR="002D3C58" w:rsidRPr="002D3C58">
      <w:rPr>
        <w:rFonts w:ascii="標楷體" w:eastAsia="標楷體" w:hAnsi="標楷體"/>
        <w:b/>
        <w:sz w:val="40"/>
      </w:rPr>
      <w:t>防護團</w:t>
    </w:r>
    <w:r w:rsidR="00201040">
      <w:rPr>
        <w:rFonts w:ascii="標楷體" w:eastAsia="標楷體" w:hAnsi="標楷體" w:hint="eastAsia"/>
        <w:sz w:val="40"/>
      </w:rPr>
      <w:t>115</w:t>
    </w:r>
    <w:r w:rsidR="000C5A2F">
      <w:rPr>
        <w:rFonts w:ascii="標楷體" w:eastAsia="標楷體" w:hAnsi="標楷體" w:hint="eastAsia"/>
        <w:sz w:val="40"/>
      </w:rPr>
      <w:t>年常年訓練</w:t>
    </w:r>
    <w:r w:rsidR="002B7CAF">
      <w:rPr>
        <w:rFonts w:ascii="標楷體" w:eastAsia="標楷體" w:hAnsi="標楷體" w:hint="eastAsia"/>
        <w:sz w:val="40"/>
      </w:rPr>
      <w:t>成果</w:t>
    </w:r>
    <w:r w:rsidR="000C5A2F">
      <w:rPr>
        <w:rFonts w:ascii="標楷體" w:eastAsia="標楷體" w:hAnsi="標楷體" w:hint="eastAsia"/>
        <w:sz w:val="40"/>
      </w:rPr>
      <w:t>照片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C676E"/>
    <w:multiLevelType w:val="hybridMultilevel"/>
    <w:tmpl w:val="DBBA0490"/>
    <w:lvl w:ilvl="0" w:tplc="14DCA2BE">
      <w:start w:val="1"/>
      <w:numFmt w:val="decimalZero"/>
      <w:lvlText w:val="編號（%1）"/>
      <w:lvlJc w:val="left"/>
      <w:pPr>
        <w:tabs>
          <w:tab w:val="num" w:pos="284"/>
        </w:tabs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6CCD30EB"/>
    <w:multiLevelType w:val="multilevel"/>
    <w:tmpl w:val="89A277DA"/>
    <w:lvl w:ilvl="0">
      <w:start w:val="1"/>
      <w:numFmt w:val="decimalZero"/>
      <w:lvlText w:val="%1"/>
      <w:lvlJc w:val="left"/>
      <w:pPr>
        <w:tabs>
          <w:tab w:val="num" w:pos="284"/>
        </w:tabs>
        <w:ind w:left="340" w:hanging="34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2F"/>
    <w:rsid w:val="000A24FC"/>
    <w:rsid w:val="000C4FC3"/>
    <w:rsid w:val="000C5A2F"/>
    <w:rsid w:val="00137A8E"/>
    <w:rsid w:val="0018090A"/>
    <w:rsid w:val="001C3B9D"/>
    <w:rsid w:val="001D22FA"/>
    <w:rsid w:val="00201040"/>
    <w:rsid w:val="00206A58"/>
    <w:rsid w:val="0021370B"/>
    <w:rsid w:val="002147BF"/>
    <w:rsid w:val="00243965"/>
    <w:rsid w:val="00292EF6"/>
    <w:rsid w:val="002B7CAF"/>
    <w:rsid w:val="002D3C58"/>
    <w:rsid w:val="0032309E"/>
    <w:rsid w:val="0033474F"/>
    <w:rsid w:val="00385309"/>
    <w:rsid w:val="003948D9"/>
    <w:rsid w:val="00400C68"/>
    <w:rsid w:val="004274ED"/>
    <w:rsid w:val="00440A8B"/>
    <w:rsid w:val="0044799E"/>
    <w:rsid w:val="0045124B"/>
    <w:rsid w:val="004740C3"/>
    <w:rsid w:val="004A09C3"/>
    <w:rsid w:val="004C69F3"/>
    <w:rsid w:val="004E5C70"/>
    <w:rsid w:val="00500201"/>
    <w:rsid w:val="00506857"/>
    <w:rsid w:val="005318A5"/>
    <w:rsid w:val="005432C5"/>
    <w:rsid w:val="00560BD7"/>
    <w:rsid w:val="005A31C7"/>
    <w:rsid w:val="005D234B"/>
    <w:rsid w:val="0060548E"/>
    <w:rsid w:val="00666B81"/>
    <w:rsid w:val="006E1087"/>
    <w:rsid w:val="007A7F41"/>
    <w:rsid w:val="007B2345"/>
    <w:rsid w:val="007C0241"/>
    <w:rsid w:val="00814423"/>
    <w:rsid w:val="008605FB"/>
    <w:rsid w:val="00860F17"/>
    <w:rsid w:val="008C3262"/>
    <w:rsid w:val="008C44CB"/>
    <w:rsid w:val="008F10E6"/>
    <w:rsid w:val="00925130"/>
    <w:rsid w:val="0092760B"/>
    <w:rsid w:val="0094534E"/>
    <w:rsid w:val="00945573"/>
    <w:rsid w:val="00955702"/>
    <w:rsid w:val="00961231"/>
    <w:rsid w:val="00963D63"/>
    <w:rsid w:val="00974314"/>
    <w:rsid w:val="00974BD4"/>
    <w:rsid w:val="0098162A"/>
    <w:rsid w:val="009D4768"/>
    <w:rsid w:val="009E78D1"/>
    <w:rsid w:val="00A03D1B"/>
    <w:rsid w:val="00A52429"/>
    <w:rsid w:val="00A92DE4"/>
    <w:rsid w:val="00AB418B"/>
    <w:rsid w:val="00B1184C"/>
    <w:rsid w:val="00B30CDD"/>
    <w:rsid w:val="00BE1A08"/>
    <w:rsid w:val="00C54F02"/>
    <w:rsid w:val="00C6715D"/>
    <w:rsid w:val="00C70450"/>
    <w:rsid w:val="00CA67D0"/>
    <w:rsid w:val="00CD027E"/>
    <w:rsid w:val="00CF54A5"/>
    <w:rsid w:val="00D413DD"/>
    <w:rsid w:val="00DA3974"/>
    <w:rsid w:val="00DE0FB3"/>
    <w:rsid w:val="00DE7DB7"/>
    <w:rsid w:val="00E50B45"/>
    <w:rsid w:val="00E60A4C"/>
    <w:rsid w:val="00E82D51"/>
    <w:rsid w:val="00E97DA1"/>
    <w:rsid w:val="00EE76CE"/>
    <w:rsid w:val="00F17285"/>
    <w:rsid w:val="00F2702D"/>
    <w:rsid w:val="00FE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15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5A31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link w:val="a6"/>
    <w:rsid w:val="004A09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rsid w:val="004A09C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15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5A31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link w:val="a6"/>
    <w:rsid w:val="004A09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rsid w:val="004A09C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21009;&#20107;&#29031;&#29255;&#22909;&#22909;&#36028;\&#25991;&#20214;&#31684;&#26412;\&#21009;&#26696;&#29694;&#22580;&#29031;&#29255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刑案現場照片</Template>
  <TotalTime>91</TotalTime>
  <Pages>4</Pages>
  <Words>101</Words>
  <Characters>582</Characters>
  <Application>Microsoft Office Word</Application>
  <DocSecurity>0</DocSecurity>
  <Lines>4</Lines>
  <Paragraphs>1</Paragraphs>
  <ScaleCrop>false</ScaleCrop>
  <Company>臺東縣警察局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刑案現場照片</dc:title>
  <dc:creator>翁林祥</dc:creator>
  <cp:lastModifiedBy>Windows 使用者</cp:lastModifiedBy>
  <cp:revision>32</cp:revision>
  <cp:lastPrinted>2026-01-13T07:57:00Z</cp:lastPrinted>
  <dcterms:created xsi:type="dcterms:W3CDTF">2023-12-13T02:32:00Z</dcterms:created>
  <dcterms:modified xsi:type="dcterms:W3CDTF">2026-01-13T08:33:00Z</dcterms:modified>
</cp:coreProperties>
</file>